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A6E32" w:rsidP="00E71FC3">
      <w:pPr>
        <w:pStyle w:val="NoSpacing"/>
      </w:pPr>
      <w:r>
        <w:rPr>
          <w:u w:val="single"/>
        </w:rPr>
        <w:t xml:space="preserve">Robert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FENNE</w:t>
      </w:r>
      <w:r>
        <w:t xml:space="preserve">   </w:t>
      </w:r>
      <w:proofErr w:type="gramStart"/>
      <w:r>
        <w:t xml:space="preserve">   (</w:t>
      </w:r>
      <w:proofErr w:type="gramEnd"/>
      <w:r>
        <w:t>fl.1399-1400)</w:t>
      </w:r>
    </w:p>
    <w:p w:rsidR="00CA6E32" w:rsidRDefault="00CA6E32" w:rsidP="00E71FC3">
      <w:pPr>
        <w:pStyle w:val="NoSpacing"/>
      </w:pPr>
      <w:r>
        <w:t>of Yarmouth, Norfolk.</w:t>
      </w:r>
    </w:p>
    <w:p w:rsidR="00CA6E32" w:rsidRDefault="00CA6E32" w:rsidP="00E71FC3">
      <w:pPr>
        <w:pStyle w:val="NoSpacing"/>
      </w:pPr>
    </w:p>
    <w:p w:rsidR="00CA6E32" w:rsidRDefault="00CA6E32" w:rsidP="00E71FC3">
      <w:pPr>
        <w:pStyle w:val="NoSpacing"/>
      </w:pPr>
    </w:p>
    <w:p w:rsidR="00CA6E32" w:rsidRDefault="00CA6E32" w:rsidP="00CA6E32">
      <w:r>
        <w:t xml:space="preserve">   1399-1400</w:t>
      </w:r>
      <w:r>
        <w:tab/>
        <w:t xml:space="preserve">He, William </w:t>
      </w:r>
      <w:proofErr w:type="spellStart"/>
      <w:r>
        <w:t>Oxneye</w:t>
      </w:r>
      <w:proofErr w:type="spellEnd"/>
      <w:r>
        <w:t>(q.v.), Barthol</w:t>
      </w:r>
      <w:r>
        <w:t xml:space="preserve">omew de Drayton(q.v.) and John </w:t>
      </w:r>
    </w:p>
    <w:p w:rsidR="00CA6E32" w:rsidRDefault="00CA6E32" w:rsidP="00CA6E32">
      <w:r>
        <w:tab/>
      </w:r>
      <w:r>
        <w:tab/>
      </w:r>
      <w:proofErr w:type="spellStart"/>
      <w:r>
        <w:t>Elys</w:t>
      </w:r>
      <w:proofErr w:type="spellEnd"/>
      <w:r>
        <w:t>(q.v.) were the Bailiffs.</w:t>
      </w:r>
    </w:p>
    <w:p w:rsidR="00CA6E32" w:rsidRDefault="00CA6E32" w:rsidP="00CA6E32">
      <w:pPr>
        <w:ind w:left="1440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'East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Flegg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Great Yarmouth, bailiffs and mayors',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An Essay Towards </w:t>
      </w:r>
      <w:proofErr w:type="gramStart"/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</w:t>
      </w:r>
      <w:proofErr w:type="gramEnd"/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Topographical History of the County of Norfolk: Volume 11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1810), pp. 322-345.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http://www.british-history.ac.uk/topographical-hist-norfolk/vol11/pp322-345 [accessed 13 August 2017]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 )</w:t>
      </w:r>
      <w:proofErr w:type="gramEnd"/>
    </w:p>
    <w:p w:rsidR="00CA6E32" w:rsidRDefault="00CA6E32" w:rsidP="00CA6E32">
      <w:pPr>
        <w:rPr>
          <w:color w:val="333333"/>
          <w:shd w:val="clear" w:color="auto" w:fill="FFFFFF"/>
        </w:rPr>
      </w:pPr>
    </w:p>
    <w:p w:rsidR="00CA6E32" w:rsidRDefault="00CA6E32" w:rsidP="00CA6E32">
      <w:pPr>
        <w:rPr>
          <w:color w:val="333333"/>
          <w:shd w:val="clear" w:color="auto" w:fill="FFFFFF"/>
        </w:rPr>
      </w:pPr>
    </w:p>
    <w:p w:rsidR="00CA6E32" w:rsidRPr="00CA6E32" w:rsidRDefault="00CA6E32" w:rsidP="00CA6E32">
      <w:r>
        <w:rPr>
          <w:color w:val="333333"/>
          <w:shd w:val="clear" w:color="auto" w:fill="FFFFFF"/>
        </w:rPr>
        <w:t>13 August 2017</w:t>
      </w:r>
      <w:bookmarkStart w:id="0" w:name="_GoBack"/>
      <w:bookmarkEnd w:id="0"/>
    </w:p>
    <w:p w:rsidR="00CA6E32" w:rsidRPr="00CA6E32" w:rsidRDefault="00CA6E32" w:rsidP="00E71FC3">
      <w:pPr>
        <w:pStyle w:val="NoSpacing"/>
      </w:pPr>
    </w:p>
    <w:sectPr w:rsidR="00CA6E32" w:rsidRPr="00CA6E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E32" w:rsidRDefault="00CA6E32" w:rsidP="00E71FC3">
      <w:r>
        <w:separator/>
      </w:r>
    </w:p>
  </w:endnote>
  <w:endnote w:type="continuationSeparator" w:id="0">
    <w:p w:rsidR="00CA6E32" w:rsidRDefault="00CA6E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E32" w:rsidRDefault="00CA6E32" w:rsidP="00E71FC3">
      <w:r>
        <w:separator/>
      </w:r>
    </w:p>
  </w:footnote>
  <w:footnote w:type="continuationSeparator" w:id="0">
    <w:p w:rsidR="00CA6E32" w:rsidRDefault="00CA6E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E32"/>
    <w:rsid w:val="001A7C09"/>
    <w:rsid w:val="00577BD5"/>
    <w:rsid w:val="00656CBA"/>
    <w:rsid w:val="006A1F77"/>
    <w:rsid w:val="00733BE7"/>
    <w:rsid w:val="00AB52E8"/>
    <w:rsid w:val="00B16D3F"/>
    <w:rsid w:val="00BB41AC"/>
    <w:rsid w:val="00CA6E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81DE0"/>
  <w15:chartTrackingRefBased/>
  <w15:docId w15:val="{A617BD98-982A-4392-8F12-58C9BE685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E32"/>
    <w:pPr>
      <w:spacing w:after="0"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uiPriority w:val="20"/>
    <w:qFormat/>
    <w:rsid w:val="00CA6E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2017-08-13T21:14:00Z</dcterms:created>
  <dcterms:modified xsi:type="dcterms:W3CDTF">2017-08-13T21:16:00Z</dcterms:modified>
</cp:coreProperties>
</file>